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ACD10" w14:textId="77777777" w:rsidR="00FE5BB0" w:rsidRDefault="00FE5BB0" w:rsidP="00FE5BB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Katherine de PORT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d.1413)</w:t>
      </w:r>
    </w:p>
    <w:p w14:paraId="33D9D6EC" w14:textId="77777777" w:rsidR="00FE5BB0" w:rsidRDefault="00FE5BB0" w:rsidP="00FE5BB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716FC18" w14:textId="77777777" w:rsidR="00FE5BB0" w:rsidRDefault="00FE5BB0" w:rsidP="00FE5BB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D1EED2" w14:textId="77777777" w:rsidR="00FE5BB0" w:rsidRDefault="00FE5BB0" w:rsidP="00FE5BB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C3E0C8" w14:textId="77777777" w:rsidR="00FE5BB0" w:rsidRDefault="00FE5BB0" w:rsidP="00FE5BB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Sep.1413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1493211D" w14:textId="77777777" w:rsidR="00FE5BB0" w:rsidRDefault="00FE5BB0" w:rsidP="00FE5BB0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p.259)</w:t>
      </w:r>
    </w:p>
    <w:p w14:paraId="6B6A21CF" w14:textId="77777777" w:rsidR="00FE5BB0" w:rsidRDefault="00FE5BB0" w:rsidP="00FE5BB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Sep.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619FFEF4" w14:textId="77777777" w:rsidR="00FE5BB0" w:rsidRDefault="00FE5BB0" w:rsidP="00FE5BB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04C11D" w14:textId="77777777" w:rsidR="00FE5BB0" w:rsidRDefault="00FE5BB0" w:rsidP="00FE5BB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7153A6" w14:textId="77777777" w:rsidR="00FE5BB0" w:rsidRDefault="00FE5BB0" w:rsidP="00FE5BB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August 2023</w:t>
      </w:r>
    </w:p>
    <w:p w14:paraId="47DE7F5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E4124" w14:textId="77777777" w:rsidR="00FE5BB0" w:rsidRDefault="00FE5BB0" w:rsidP="009139A6">
      <w:r>
        <w:separator/>
      </w:r>
    </w:p>
  </w:endnote>
  <w:endnote w:type="continuationSeparator" w:id="0">
    <w:p w14:paraId="29B98675" w14:textId="77777777" w:rsidR="00FE5BB0" w:rsidRDefault="00FE5B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C9A3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BDF2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D88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2BD08" w14:textId="77777777" w:rsidR="00FE5BB0" w:rsidRDefault="00FE5BB0" w:rsidP="009139A6">
      <w:r>
        <w:separator/>
      </w:r>
    </w:p>
  </w:footnote>
  <w:footnote w:type="continuationSeparator" w:id="0">
    <w:p w14:paraId="5D86B18A" w14:textId="77777777" w:rsidR="00FE5BB0" w:rsidRDefault="00FE5B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5BA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6ACD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911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BB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C6BFC"/>
  <w15:chartTrackingRefBased/>
  <w15:docId w15:val="{D31A459F-C5AF-476E-95BE-C97CF1618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BB0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2023-12-04T20:38:00Z</dcterms:created>
  <dcterms:modified xsi:type="dcterms:W3CDTF">2023-12-04T20:38:00Z</dcterms:modified>
</cp:coreProperties>
</file>